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Eastbourne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Eastbourne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Eastbourne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Eastbourne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Eastbourne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Eastbourne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54.2% </w:t>
      </w:r>
      <w:r w:rsidRPr="004747BF">
        <w:rPr>
          <w:rFonts w:ascii="Libre Franklin Light" w:eastAsia="Times New Roman" w:hAnsi="Libre Franklin Light" w:cs="Calibri Light"/>
        </w:rPr>
        <w:t xml:space="preserve">of those respondents classified as PGSI 8+ in Eastbourne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Eastbourne is estimated to be </w:t>
      </w:r>
      <w:r w:rsidRPr="00773DF7">
        <w:rPr>
          <w:rFonts w:ascii="Libre Franklin Light" w:eastAsia="Times New Roman" w:hAnsi="Libre Franklin Light" w:cs="Calibri Light"/>
          <w:b/>
          <w:bCs/>
          <w:color w:val="C45911" w:themeColor="accent2" w:themeShade="BF"/>
        </w:rPr>
        <w:t xml:space="preserve">£1,839,889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Eastbourne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Eastbourne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Eastbourne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Eastbourne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bourn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Eastbourne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bourn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Eastbourne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Eastbourne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bourn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Eastbourne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Eastbourne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Eastbourne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Eastbourne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Eastbourne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Eastbourne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£1,839,889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Eastbourne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£29,969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£619,771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£44,398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£12,487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£22,893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£1,110,371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£1,839,889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Eastbourne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Eastbourne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Eastbourne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Eastbourne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Eastbourne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Eastbourne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Eastbourne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Eastbourne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Eastbourne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Eastbourne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Eastbourne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Eastbourne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A2D48B6-5C96-48E0-96B6-165797A26B2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